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BADLEY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Ralph Ramsey(q.v.).</w:t>
      </w: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21-201)</w:t>
      </w:r>
    </w:p>
    <w:p w:rsidR="007E351D" w:rsidRDefault="007E351D" w:rsidP="007E3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7E351D" w:rsidRDefault="007E351D" w:rsidP="007E3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Thomas Charles(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E351D" w:rsidRDefault="007E351D" w:rsidP="007E3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21-203)</w:t>
      </w: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28E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22428E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7E351D" w:rsidRPr="0022428E" w:rsidRDefault="007E351D" w:rsidP="00224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7E351D" w:rsidRPr="002242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8E" w:rsidRDefault="0022428E" w:rsidP="00564E3C">
      <w:pPr>
        <w:spacing w:after="0" w:line="240" w:lineRule="auto"/>
      </w:pPr>
      <w:r>
        <w:separator/>
      </w:r>
    </w:p>
  </w:endnote>
  <w:endnote w:type="continuationSeparator" w:id="0">
    <w:p w:rsidR="0022428E" w:rsidRDefault="002242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E351D">
      <w:rPr>
        <w:rFonts w:ascii="Times New Roman" w:hAnsi="Times New Roman" w:cs="Times New Roman"/>
        <w:noProof/>
        <w:sz w:val="24"/>
        <w:szCs w:val="24"/>
      </w:rPr>
      <w:t>31 March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8E" w:rsidRDefault="0022428E" w:rsidP="00564E3C">
      <w:pPr>
        <w:spacing w:after="0" w:line="240" w:lineRule="auto"/>
      </w:pPr>
      <w:r>
        <w:separator/>
      </w:r>
    </w:p>
  </w:footnote>
  <w:footnote w:type="continuationSeparator" w:id="0">
    <w:p w:rsidR="0022428E" w:rsidRDefault="002242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E"/>
    <w:rsid w:val="0022428E"/>
    <w:rsid w:val="00372DC6"/>
    <w:rsid w:val="00564E3C"/>
    <w:rsid w:val="0064591D"/>
    <w:rsid w:val="007E35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1F1A8"/>
  <w15:chartTrackingRefBased/>
  <w15:docId w15:val="{A7BB5999-64C1-4D55-929F-660DA6D32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2016-01-21T20:24:00Z</dcterms:created>
  <dcterms:modified xsi:type="dcterms:W3CDTF">2016-03-31T08:47:00Z</dcterms:modified>
</cp:coreProperties>
</file>